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1FA" w:rsidRPr="006B6FBC" w:rsidRDefault="004371FA" w:rsidP="004A632B">
      <w:pPr>
        <w:pStyle w:val="1TimesNewRoman11"/>
        <w:numPr>
          <w:ilvl w:val="0"/>
          <w:numId w:val="0"/>
        </w:numPr>
        <w:tabs>
          <w:tab w:val="left" w:pos="708"/>
        </w:tabs>
        <w:spacing w:before="0" w:after="0"/>
        <w:rPr>
          <w:szCs w:val="22"/>
        </w:rPr>
      </w:pPr>
      <w:bookmarkStart w:id="0" w:name="_GoBack"/>
      <w:bookmarkEnd w:id="0"/>
      <w:r w:rsidRPr="006B6FBC">
        <w:rPr>
          <w:szCs w:val="22"/>
        </w:rPr>
        <w:t>АДМИНИСТРАЦИЯ</w:t>
      </w:r>
    </w:p>
    <w:p w:rsidR="004371FA" w:rsidRPr="006B6FBC" w:rsidRDefault="004371FA" w:rsidP="004A632B">
      <w:pPr>
        <w:rPr>
          <w:sz w:val="22"/>
          <w:szCs w:val="22"/>
        </w:rPr>
      </w:pPr>
      <w:r w:rsidRPr="006B6FBC">
        <w:rPr>
          <w:sz w:val="22"/>
          <w:szCs w:val="22"/>
        </w:rPr>
        <w:t>ОКТЯБРЬСКОГО СЕЛЬСОВЕТА</w:t>
      </w:r>
    </w:p>
    <w:p w:rsidR="004371FA" w:rsidRPr="006B6FBC" w:rsidRDefault="004371FA" w:rsidP="004A632B">
      <w:pPr>
        <w:rPr>
          <w:sz w:val="22"/>
          <w:szCs w:val="22"/>
        </w:rPr>
      </w:pPr>
      <w:r w:rsidRPr="006B6FBC">
        <w:rPr>
          <w:sz w:val="22"/>
          <w:szCs w:val="22"/>
        </w:rPr>
        <w:t>КРАСНОЗЕРСКОГО РАЙОНА</w:t>
      </w:r>
    </w:p>
    <w:p w:rsidR="004371FA" w:rsidRPr="006B6FBC" w:rsidRDefault="004371FA" w:rsidP="004A632B">
      <w:pPr>
        <w:rPr>
          <w:sz w:val="22"/>
          <w:szCs w:val="22"/>
        </w:rPr>
      </w:pPr>
      <w:r w:rsidRPr="006B6FBC">
        <w:rPr>
          <w:sz w:val="22"/>
          <w:szCs w:val="22"/>
        </w:rPr>
        <w:t>НОВОСИБИРСКОЙ ОБЛАСТИ</w:t>
      </w:r>
    </w:p>
    <w:p w:rsidR="004371FA" w:rsidRDefault="004371FA" w:rsidP="004A632B">
      <w:pPr>
        <w:spacing w:line="200" w:lineRule="exact"/>
        <w:rPr>
          <w:sz w:val="18"/>
        </w:rPr>
      </w:pPr>
      <w:r>
        <w:rPr>
          <w:sz w:val="18"/>
        </w:rPr>
        <w:t>632924.Новосибирская область,</w:t>
      </w:r>
    </w:p>
    <w:p w:rsidR="004371FA" w:rsidRDefault="004371FA" w:rsidP="004A632B">
      <w:pPr>
        <w:spacing w:line="200" w:lineRule="exact"/>
        <w:rPr>
          <w:sz w:val="18"/>
        </w:rPr>
      </w:pPr>
      <w:r>
        <w:rPr>
          <w:sz w:val="18"/>
        </w:rPr>
        <w:t>Краснозерский район, п.Октябрьский,</w:t>
      </w:r>
    </w:p>
    <w:p w:rsidR="004371FA" w:rsidRDefault="004371FA" w:rsidP="004A632B">
      <w:pPr>
        <w:spacing w:line="200" w:lineRule="exact"/>
      </w:pPr>
      <w:r>
        <w:rPr>
          <w:sz w:val="18"/>
        </w:rPr>
        <w:t>ул.Советская 25, тел.факс (38357)61</w:t>
      </w:r>
      <w:r>
        <w:t>-549</w:t>
      </w:r>
    </w:p>
    <w:p w:rsidR="004371FA" w:rsidRPr="00E85149" w:rsidRDefault="004371FA" w:rsidP="004A632B">
      <w:pPr>
        <w:rPr>
          <w:sz w:val="24"/>
          <w:szCs w:val="24"/>
        </w:rPr>
      </w:pPr>
      <w:r>
        <w:rPr>
          <w:sz w:val="24"/>
          <w:szCs w:val="24"/>
        </w:rPr>
        <w:t>от 25.10.2018 г №  307</w:t>
      </w:r>
    </w:p>
    <w:p w:rsidR="004371FA" w:rsidRDefault="004371FA" w:rsidP="005A07F4">
      <w:pPr>
        <w:rPr>
          <w:sz w:val="28"/>
          <w:szCs w:val="28"/>
        </w:rPr>
      </w:pPr>
    </w:p>
    <w:p w:rsidR="004371FA" w:rsidRDefault="004371FA" w:rsidP="00C403FC">
      <w:pPr>
        <w:ind w:firstLine="709"/>
        <w:jc w:val="both"/>
        <w:rPr>
          <w:sz w:val="28"/>
          <w:szCs w:val="28"/>
        </w:rPr>
      </w:pPr>
    </w:p>
    <w:p w:rsidR="004371FA" w:rsidRDefault="004371FA" w:rsidP="00C403FC">
      <w:pPr>
        <w:ind w:firstLine="709"/>
        <w:jc w:val="both"/>
        <w:rPr>
          <w:sz w:val="28"/>
          <w:szCs w:val="28"/>
        </w:rPr>
      </w:pPr>
    </w:p>
    <w:p w:rsidR="004371FA" w:rsidRPr="00265198" w:rsidRDefault="004371FA" w:rsidP="002651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265198">
        <w:rPr>
          <w:sz w:val="28"/>
          <w:szCs w:val="28"/>
        </w:rPr>
        <w:t>Пояснительная записка</w:t>
      </w:r>
    </w:p>
    <w:p w:rsidR="004371FA" w:rsidRDefault="004371FA" w:rsidP="00C403FC">
      <w:pPr>
        <w:ind w:firstLine="709"/>
        <w:jc w:val="both"/>
        <w:rPr>
          <w:sz w:val="28"/>
          <w:szCs w:val="28"/>
        </w:rPr>
      </w:pPr>
    </w:p>
    <w:p w:rsidR="004371FA" w:rsidRDefault="004371FA" w:rsidP="00BB6C92">
      <w:pPr>
        <w:ind w:hanging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МО Октябрьского сельсовета Краснозерского района Новосибирской области актуализированы</w:t>
      </w:r>
      <w:r w:rsidRPr="00BB6C92">
        <w:rPr>
          <w:sz w:val="28"/>
          <w:szCs w:val="28"/>
        </w:rPr>
        <w:t xml:space="preserve"> схем</w:t>
      </w:r>
      <w:r>
        <w:rPr>
          <w:sz w:val="28"/>
          <w:szCs w:val="28"/>
        </w:rPr>
        <w:t>ы</w:t>
      </w:r>
      <w:r w:rsidRPr="00BB6C92">
        <w:rPr>
          <w:sz w:val="28"/>
          <w:szCs w:val="28"/>
        </w:rPr>
        <w:t xml:space="preserve"> водоснабжения  МО Октябрьского сельсовета </w:t>
      </w:r>
      <w:r>
        <w:rPr>
          <w:sz w:val="28"/>
          <w:szCs w:val="28"/>
        </w:rPr>
        <w:t>на 2019-2024 года. Утверждены</w:t>
      </w:r>
      <w:r w:rsidRPr="00BB6C92">
        <w:rPr>
          <w:sz w:val="28"/>
          <w:szCs w:val="28"/>
        </w:rPr>
        <w:t xml:space="preserve"> решением внеочередной пятьдесят второй сессии Совета депутатов Октябрьского сельсовета Краснозерского района Новосибирской области. </w:t>
      </w:r>
    </w:p>
    <w:p w:rsidR="004371FA" w:rsidRPr="00BB6C92" w:rsidRDefault="004371FA" w:rsidP="00BB6C92">
      <w:pPr>
        <w:ind w:hanging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п. Хабаровский Октябрьского сельсовета Краснозерского района Новосибирской области установлена: блочно-модульная станция водоподготовки тамбурного типа.</w:t>
      </w:r>
    </w:p>
    <w:p w:rsidR="004371FA" w:rsidRDefault="004371FA" w:rsidP="00BB6C92">
      <w:pPr>
        <w:ind w:hanging="98"/>
        <w:jc w:val="both"/>
        <w:rPr>
          <w:sz w:val="28"/>
          <w:szCs w:val="28"/>
        </w:rPr>
      </w:pPr>
      <w:r w:rsidRPr="00BB6C92">
        <w:rPr>
          <w:sz w:val="28"/>
          <w:szCs w:val="28"/>
        </w:rPr>
        <w:t xml:space="preserve">Утвержденные </w:t>
      </w:r>
      <w:r>
        <w:rPr>
          <w:sz w:val="28"/>
          <w:szCs w:val="28"/>
        </w:rPr>
        <w:t>и обновленные с</w:t>
      </w:r>
      <w:r w:rsidRPr="00BB6C92">
        <w:rPr>
          <w:sz w:val="28"/>
          <w:szCs w:val="28"/>
        </w:rPr>
        <w:t>хемы водоснабжения населенных пунктов прилагаются.</w:t>
      </w:r>
    </w:p>
    <w:p w:rsidR="004371FA" w:rsidRPr="00BB6C92" w:rsidRDefault="004371FA" w:rsidP="00BB6C92">
      <w:pPr>
        <w:ind w:hanging="98"/>
        <w:jc w:val="both"/>
        <w:rPr>
          <w:sz w:val="28"/>
          <w:szCs w:val="28"/>
        </w:rPr>
      </w:pPr>
    </w:p>
    <w:p w:rsidR="004371FA" w:rsidRPr="00BB6C92" w:rsidRDefault="004371FA" w:rsidP="00C403FC">
      <w:pPr>
        <w:jc w:val="both"/>
        <w:rPr>
          <w:sz w:val="28"/>
          <w:szCs w:val="28"/>
        </w:rPr>
      </w:pPr>
    </w:p>
    <w:p w:rsidR="004371FA" w:rsidRPr="00C403FC" w:rsidRDefault="004371FA" w:rsidP="00C403FC">
      <w:pPr>
        <w:jc w:val="both"/>
        <w:rPr>
          <w:sz w:val="28"/>
          <w:szCs w:val="28"/>
        </w:rPr>
      </w:pPr>
      <w:r w:rsidRPr="00C403FC">
        <w:rPr>
          <w:sz w:val="28"/>
          <w:szCs w:val="28"/>
        </w:rPr>
        <w:t xml:space="preserve">Приложение: на </w:t>
      </w:r>
      <w:r>
        <w:rPr>
          <w:sz w:val="28"/>
          <w:szCs w:val="28"/>
        </w:rPr>
        <w:t>6</w:t>
      </w:r>
      <w:r w:rsidRPr="00C403FC">
        <w:rPr>
          <w:sz w:val="28"/>
          <w:szCs w:val="28"/>
        </w:rPr>
        <w:t xml:space="preserve"> л. в 1 экз.</w:t>
      </w:r>
    </w:p>
    <w:p w:rsidR="004371FA" w:rsidRDefault="004371FA" w:rsidP="00C403FC">
      <w:pPr>
        <w:jc w:val="both"/>
        <w:rPr>
          <w:sz w:val="28"/>
          <w:szCs w:val="28"/>
        </w:rPr>
      </w:pPr>
    </w:p>
    <w:p w:rsidR="004371FA" w:rsidRDefault="004371FA" w:rsidP="00C403FC">
      <w:pPr>
        <w:jc w:val="both"/>
        <w:rPr>
          <w:sz w:val="28"/>
          <w:szCs w:val="28"/>
        </w:rPr>
      </w:pPr>
    </w:p>
    <w:p w:rsidR="004371FA" w:rsidRDefault="004371FA" w:rsidP="00C403FC">
      <w:pPr>
        <w:jc w:val="both"/>
        <w:rPr>
          <w:sz w:val="28"/>
          <w:szCs w:val="28"/>
        </w:rPr>
      </w:pPr>
    </w:p>
    <w:p w:rsidR="004371FA" w:rsidRDefault="004371FA" w:rsidP="00C403FC">
      <w:pPr>
        <w:jc w:val="both"/>
        <w:rPr>
          <w:sz w:val="28"/>
          <w:szCs w:val="28"/>
        </w:rPr>
      </w:pPr>
    </w:p>
    <w:p w:rsidR="004371FA" w:rsidRDefault="004371FA" w:rsidP="00C403F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Октябрьского сельсовета</w:t>
      </w:r>
    </w:p>
    <w:p w:rsidR="004371FA" w:rsidRDefault="004371FA" w:rsidP="00C403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</w:p>
    <w:p w:rsidR="004371FA" w:rsidRDefault="004371FA" w:rsidP="00C403FC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А.Б.Юданов</w:t>
      </w:r>
    </w:p>
    <w:p w:rsidR="004371FA" w:rsidRDefault="004371FA" w:rsidP="00C403FC">
      <w:pPr>
        <w:jc w:val="both"/>
        <w:rPr>
          <w:sz w:val="28"/>
          <w:szCs w:val="28"/>
        </w:rPr>
      </w:pPr>
    </w:p>
    <w:p w:rsidR="004371FA" w:rsidRDefault="004371FA" w:rsidP="00C403FC">
      <w:pPr>
        <w:jc w:val="both"/>
        <w:rPr>
          <w:sz w:val="28"/>
          <w:szCs w:val="28"/>
        </w:rPr>
      </w:pPr>
    </w:p>
    <w:p w:rsidR="004371FA" w:rsidRDefault="004371FA" w:rsidP="00C403FC">
      <w:pPr>
        <w:jc w:val="both"/>
        <w:rPr>
          <w:sz w:val="28"/>
          <w:szCs w:val="28"/>
        </w:rPr>
      </w:pPr>
    </w:p>
    <w:p w:rsidR="004371FA" w:rsidRDefault="004371FA" w:rsidP="00C403FC">
      <w:pPr>
        <w:jc w:val="both"/>
        <w:rPr>
          <w:sz w:val="28"/>
          <w:szCs w:val="28"/>
        </w:rPr>
      </w:pPr>
    </w:p>
    <w:p w:rsidR="004371FA" w:rsidRDefault="004371FA" w:rsidP="00C403FC">
      <w:pPr>
        <w:jc w:val="both"/>
        <w:rPr>
          <w:sz w:val="28"/>
          <w:szCs w:val="28"/>
        </w:rPr>
      </w:pPr>
    </w:p>
    <w:p w:rsidR="004371FA" w:rsidRDefault="004371FA" w:rsidP="005A07F4">
      <w:pPr>
        <w:sectPr w:rsidR="004371FA" w:rsidSect="00FF1020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4371FA" w:rsidRPr="007E19FC" w:rsidRDefault="004371FA" w:rsidP="00BB6C92"/>
    <w:sectPr w:rsidR="004371FA" w:rsidRPr="007E19FC" w:rsidSect="007E19FC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13C70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296F7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8AA70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D2E2E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56D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390C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C865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3AC5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AE4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03CB4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A8E0750"/>
    <w:multiLevelType w:val="hybridMultilevel"/>
    <w:tmpl w:val="54049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3F2"/>
    <w:rsid w:val="000034EB"/>
    <w:rsid w:val="00013037"/>
    <w:rsid w:val="00034C27"/>
    <w:rsid w:val="0004419E"/>
    <w:rsid w:val="000520DF"/>
    <w:rsid w:val="0005781C"/>
    <w:rsid w:val="00061BF1"/>
    <w:rsid w:val="00066313"/>
    <w:rsid w:val="000826A0"/>
    <w:rsid w:val="00085504"/>
    <w:rsid w:val="0008731A"/>
    <w:rsid w:val="000911CE"/>
    <w:rsid w:val="00093A64"/>
    <w:rsid w:val="000A378D"/>
    <w:rsid w:val="000A6489"/>
    <w:rsid w:val="000A658D"/>
    <w:rsid w:val="000B00BB"/>
    <w:rsid w:val="000B1873"/>
    <w:rsid w:val="000C3F74"/>
    <w:rsid w:val="000D3731"/>
    <w:rsid w:val="000D3B50"/>
    <w:rsid w:val="000D68FE"/>
    <w:rsid w:val="000E2750"/>
    <w:rsid w:val="000E707E"/>
    <w:rsid w:val="0010166C"/>
    <w:rsid w:val="00112B05"/>
    <w:rsid w:val="00114037"/>
    <w:rsid w:val="00124C9B"/>
    <w:rsid w:val="00132844"/>
    <w:rsid w:val="001623B2"/>
    <w:rsid w:val="00164793"/>
    <w:rsid w:val="00164AAD"/>
    <w:rsid w:val="00174B10"/>
    <w:rsid w:val="001804AA"/>
    <w:rsid w:val="00181474"/>
    <w:rsid w:val="00181C43"/>
    <w:rsid w:val="00182A25"/>
    <w:rsid w:val="001A1198"/>
    <w:rsid w:val="001A3E4F"/>
    <w:rsid w:val="001A56B7"/>
    <w:rsid w:val="001A6E10"/>
    <w:rsid w:val="001C4DE7"/>
    <w:rsid w:val="001C5C5A"/>
    <w:rsid w:val="001D12FD"/>
    <w:rsid w:val="001D1BF8"/>
    <w:rsid w:val="001E06C2"/>
    <w:rsid w:val="001E2B3A"/>
    <w:rsid w:val="001F5E35"/>
    <w:rsid w:val="00203C43"/>
    <w:rsid w:val="00211DFC"/>
    <w:rsid w:val="002265F5"/>
    <w:rsid w:val="00235DA0"/>
    <w:rsid w:val="00247161"/>
    <w:rsid w:val="00265198"/>
    <w:rsid w:val="00276748"/>
    <w:rsid w:val="00281AF5"/>
    <w:rsid w:val="002876F0"/>
    <w:rsid w:val="002A4E1A"/>
    <w:rsid w:val="002A5CC0"/>
    <w:rsid w:val="002B2E4A"/>
    <w:rsid w:val="002B4C4E"/>
    <w:rsid w:val="002C5624"/>
    <w:rsid w:val="002C7FB1"/>
    <w:rsid w:val="002D0397"/>
    <w:rsid w:val="002D0FFA"/>
    <w:rsid w:val="002D7C76"/>
    <w:rsid w:val="002F292D"/>
    <w:rsid w:val="00301522"/>
    <w:rsid w:val="003233C9"/>
    <w:rsid w:val="00325595"/>
    <w:rsid w:val="003275B1"/>
    <w:rsid w:val="00333455"/>
    <w:rsid w:val="00333FDF"/>
    <w:rsid w:val="00344B3B"/>
    <w:rsid w:val="00372DE6"/>
    <w:rsid w:val="00383ACB"/>
    <w:rsid w:val="00393DE8"/>
    <w:rsid w:val="00397E76"/>
    <w:rsid w:val="003C4DB7"/>
    <w:rsid w:val="003C62FD"/>
    <w:rsid w:val="003C70A7"/>
    <w:rsid w:val="003C7A08"/>
    <w:rsid w:val="003D5451"/>
    <w:rsid w:val="003D6160"/>
    <w:rsid w:val="003D7F7E"/>
    <w:rsid w:val="003F297D"/>
    <w:rsid w:val="003F525A"/>
    <w:rsid w:val="004170CB"/>
    <w:rsid w:val="004217F7"/>
    <w:rsid w:val="00423379"/>
    <w:rsid w:val="00434A9B"/>
    <w:rsid w:val="004371FA"/>
    <w:rsid w:val="00441021"/>
    <w:rsid w:val="00442C66"/>
    <w:rsid w:val="004517EC"/>
    <w:rsid w:val="004552DC"/>
    <w:rsid w:val="00455375"/>
    <w:rsid w:val="00465BB2"/>
    <w:rsid w:val="004744EB"/>
    <w:rsid w:val="00481008"/>
    <w:rsid w:val="00486A5F"/>
    <w:rsid w:val="00486F1B"/>
    <w:rsid w:val="004A0F3E"/>
    <w:rsid w:val="004A332D"/>
    <w:rsid w:val="004A632B"/>
    <w:rsid w:val="004C124A"/>
    <w:rsid w:val="004D0522"/>
    <w:rsid w:val="004D0712"/>
    <w:rsid w:val="004D1E8C"/>
    <w:rsid w:val="004D4314"/>
    <w:rsid w:val="004E412D"/>
    <w:rsid w:val="004E6B49"/>
    <w:rsid w:val="004E6BDE"/>
    <w:rsid w:val="004E75C1"/>
    <w:rsid w:val="004F170C"/>
    <w:rsid w:val="004F556F"/>
    <w:rsid w:val="004F72F6"/>
    <w:rsid w:val="005023DF"/>
    <w:rsid w:val="005039BC"/>
    <w:rsid w:val="00517B3D"/>
    <w:rsid w:val="0052131A"/>
    <w:rsid w:val="005424DA"/>
    <w:rsid w:val="00546C98"/>
    <w:rsid w:val="00562C9B"/>
    <w:rsid w:val="00565783"/>
    <w:rsid w:val="0057326F"/>
    <w:rsid w:val="00585835"/>
    <w:rsid w:val="00585F33"/>
    <w:rsid w:val="00586424"/>
    <w:rsid w:val="0058711B"/>
    <w:rsid w:val="00596F94"/>
    <w:rsid w:val="005A07F4"/>
    <w:rsid w:val="005A2025"/>
    <w:rsid w:val="005A6D15"/>
    <w:rsid w:val="005A6E8D"/>
    <w:rsid w:val="005B1A1E"/>
    <w:rsid w:val="005B2C86"/>
    <w:rsid w:val="005C1DD1"/>
    <w:rsid w:val="005C6337"/>
    <w:rsid w:val="005D16E2"/>
    <w:rsid w:val="005D339E"/>
    <w:rsid w:val="005D38A7"/>
    <w:rsid w:val="005D3A9E"/>
    <w:rsid w:val="005D6813"/>
    <w:rsid w:val="005E0917"/>
    <w:rsid w:val="005E194B"/>
    <w:rsid w:val="005E7693"/>
    <w:rsid w:val="005F03FE"/>
    <w:rsid w:val="005F2FFE"/>
    <w:rsid w:val="005F5953"/>
    <w:rsid w:val="005F6166"/>
    <w:rsid w:val="0060383F"/>
    <w:rsid w:val="00603B00"/>
    <w:rsid w:val="00605B19"/>
    <w:rsid w:val="00606047"/>
    <w:rsid w:val="00606FC5"/>
    <w:rsid w:val="00622B1A"/>
    <w:rsid w:val="00626404"/>
    <w:rsid w:val="00653E6B"/>
    <w:rsid w:val="00660309"/>
    <w:rsid w:val="00660597"/>
    <w:rsid w:val="0066208C"/>
    <w:rsid w:val="006625F4"/>
    <w:rsid w:val="006840B0"/>
    <w:rsid w:val="00696115"/>
    <w:rsid w:val="006A0A94"/>
    <w:rsid w:val="006B1080"/>
    <w:rsid w:val="006B1347"/>
    <w:rsid w:val="006B148D"/>
    <w:rsid w:val="006B5265"/>
    <w:rsid w:val="006B6FBC"/>
    <w:rsid w:val="006C2F7E"/>
    <w:rsid w:val="006C39E5"/>
    <w:rsid w:val="006C3EF0"/>
    <w:rsid w:val="006C6E77"/>
    <w:rsid w:val="006E188C"/>
    <w:rsid w:val="006F17FF"/>
    <w:rsid w:val="006F4B55"/>
    <w:rsid w:val="006F6DD0"/>
    <w:rsid w:val="00704A55"/>
    <w:rsid w:val="00713949"/>
    <w:rsid w:val="00714A4E"/>
    <w:rsid w:val="0072301B"/>
    <w:rsid w:val="007311BA"/>
    <w:rsid w:val="00731EE4"/>
    <w:rsid w:val="00735CF6"/>
    <w:rsid w:val="00742078"/>
    <w:rsid w:val="00744F38"/>
    <w:rsid w:val="00757A89"/>
    <w:rsid w:val="00765055"/>
    <w:rsid w:val="007670FC"/>
    <w:rsid w:val="00784D0A"/>
    <w:rsid w:val="007A793D"/>
    <w:rsid w:val="007B11A7"/>
    <w:rsid w:val="007B2DE4"/>
    <w:rsid w:val="007C758C"/>
    <w:rsid w:val="007D16E8"/>
    <w:rsid w:val="007E19FC"/>
    <w:rsid w:val="007F1162"/>
    <w:rsid w:val="007F4A16"/>
    <w:rsid w:val="0080175B"/>
    <w:rsid w:val="00803A03"/>
    <w:rsid w:val="00820058"/>
    <w:rsid w:val="00820B20"/>
    <w:rsid w:val="00821569"/>
    <w:rsid w:val="00825893"/>
    <w:rsid w:val="00837848"/>
    <w:rsid w:val="0085184B"/>
    <w:rsid w:val="0085310C"/>
    <w:rsid w:val="008538C2"/>
    <w:rsid w:val="008614EE"/>
    <w:rsid w:val="00875524"/>
    <w:rsid w:val="00887A92"/>
    <w:rsid w:val="00891777"/>
    <w:rsid w:val="008925FE"/>
    <w:rsid w:val="008A1888"/>
    <w:rsid w:val="008C076C"/>
    <w:rsid w:val="008C2F4C"/>
    <w:rsid w:val="008C6AF8"/>
    <w:rsid w:val="008C6EE6"/>
    <w:rsid w:val="008D0142"/>
    <w:rsid w:val="008D57E9"/>
    <w:rsid w:val="008D6830"/>
    <w:rsid w:val="008D72A0"/>
    <w:rsid w:val="008E14CE"/>
    <w:rsid w:val="008F6466"/>
    <w:rsid w:val="008F6688"/>
    <w:rsid w:val="00901E34"/>
    <w:rsid w:val="00903735"/>
    <w:rsid w:val="0090769A"/>
    <w:rsid w:val="00910E63"/>
    <w:rsid w:val="009117C8"/>
    <w:rsid w:val="009137F5"/>
    <w:rsid w:val="00924DB2"/>
    <w:rsid w:val="00942364"/>
    <w:rsid w:val="00944EC1"/>
    <w:rsid w:val="00945F87"/>
    <w:rsid w:val="00947C59"/>
    <w:rsid w:val="009520E7"/>
    <w:rsid w:val="00953A34"/>
    <w:rsid w:val="009616C0"/>
    <w:rsid w:val="00976913"/>
    <w:rsid w:val="00983489"/>
    <w:rsid w:val="00985B33"/>
    <w:rsid w:val="009929B2"/>
    <w:rsid w:val="00994AC2"/>
    <w:rsid w:val="009A548D"/>
    <w:rsid w:val="009A7DBD"/>
    <w:rsid w:val="009B0818"/>
    <w:rsid w:val="009C6071"/>
    <w:rsid w:val="009D1548"/>
    <w:rsid w:val="009D2895"/>
    <w:rsid w:val="009E0A31"/>
    <w:rsid w:val="009E26F3"/>
    <w:rsid w:val="009E7965"/>
    <w:rsid w:val="009F3CD6"/>
    <w:rsid w:val="00A01363"/>
    <w:rsid w:val="00A04174"/>
    <w:rsid w:val="00A14152"/>
    <w:rsid w:val="00A153F2"/>
    <w:rsid w:val="00A165CD"/>
    <w:rsid w:val="00A17421"/>
    <w:rsid w:val="00A3662D"/>
    <w:rsid w:val="00A40ABB"/>
    <w:rsid w:val="00A4610F"/>
    <w:rsid w:val="00A50FD2"/>
    <w:rsid w:val="00A526F7"/>
    <w:rsid w:val="00A57521"/>
    <w:rsid w:val="00A675EA"/>
    <w:rsid w:val="00A770B7"/>
    <w:rsid w:val="00A970B9"/>
    <w:rsid w:val="00AA004F"/>
    <w:rsid w:val="00AA6F61"/>
    <w:rsid w:val="00AB0A6D"/>
    <w:rsid w:val="00AC3282"/>
    <w:rsid w:val="00AC7730"/>
    <w:rsid w:val="00AD72EF"/>
    <w:rsid w:val="00AE30CC"/>
    <w:rsid w:val="00B034A3"/>
    <w:rsid w:val="00B07830"/>
    <w:rsid w:val="00B1686A"/>
    <w:rsid w:val="00B20F33"/>
    <w:rsid w:val="00B21111"/>
    <w:rsid w:val="00B21260"/>
    <w:rsid w:val="00B2300A"/>
    <w:rsid w:val="00B24639"/>
    <w:rsid w:val="00B24C97"/>
    <w:rsid w:val="00B27D7A"/>
    <w:rsid w:val="00B36C2C"/>
    <w:rsid w:val="00B44B4D"/>
    <w:rsid w:val="00B474AF"/>
    <w:rsid w:val="00B514B6"/>
    <w:rsid w:val="00B515D3"/>
    <w:rsid w:val="00B665D9"/>
    <w:rsid w:val="00B708DC"/>
    <w:rsid w:val="00B713C5"/>
    <w:rsid w:val="00B759AB"/>
    <w:rsid w:val="00B76D8F"/>
    <w:rsid w:val="00B82AE8"/>
    <w:rsid w:val="00BA3793"/>
    <w:rsid w:val="00BB6C92"/>
    <w:rsid w:val="00BC02FB"/>
    <w:rsid w:val="00BC0745"/>
    <w:rsid w:val="00BC7272"/>
    <w:rsid w:val="00BD133A"/>
    <w:rsid w:val="00BD1E18"/>
    <w:rsid w:val="00BD730C"/>
    <w:rsid w:val="00BE097C"/>
    <w:rsid w:val="00BF3C48"/>
    <w:rsid w:val="00BF60FC"/>
    <w:rsid w:val="00C00603"/>
    <w:rsid w:val="00C033E2"/>
    <w:rsid w:val="00C129EB"/>
    <w:rsid w:val="00C20542"/>
    <w:rsid w:val="00C338D6"/>
    <w:rsid w:val="00C403FC"/>
    <w:rsid w:val="00C42B9D"/>
    <w:rsid w:val="00C6012A"/>
    <w:rsid w:val="00C61213"/>
    <w:rsid w:val="00C70F7A"/>
    <w:rsid w:val="00C71D68"/>
    <w:rsid w:val="00C749D9"/>
    <w:rsid w:val="00C7578D"/>
    <w:rsid w:val="00C77ABC"/>
    <w:rsid w:val="00C819F1"/>
    <w:rsid w:val="00C9785B"/>
    <w:rsid w:val="00CA44BE"/>
    <w:rsid w:val="00CA4B8A"/>
    <w:rsid w:val="00CB1545"/>
    <w:rsid w:val="00CC0F27"/>
    <w:rsid w:val="00CC32B7"/>
    <w:rsid w:val="00CC4AAC"/>
    <w:rsid w:val="00CD31C6"/>
    <w:rsid w:val="00CD36D7"/>
    <w:rsid w:val="00CE4A30"/>
    <w:rsid w:val="00CF06DA"/>
    <w:rsid w:val="00CF1A29"/>
    <w:rsid w:val="00CF2A78"/>
    <w:rsid w:val="00CF5D5E"/>
    <w:rsid w:val="00D05DAE"/>
    <w:rsid w:val="00D07A79"/>
    <w:rsid w:val="00D1019B"/>
    <w:rsid w:val="00D1417A"/>
    <w:rsid w:val="00D433E6"/>
    <w:rsid w:val="00D46188"/>
    <w:rsid w:val="00D65F11"/>
    <w:rsid w:val="00D705E3"/>
    <w:rsid w:val="00D7117E"/>
    <w:rsid w:val="00D716A0"/>
    <w:rsid w:val="00D73AC3"/>
    <w:rsid w:val="00D76A27"/>
    <w:rsid w:val="00D83881"/>
    <w:rsid w:val="00D8614F"/>
    <w:rsid w:val="00D90DA5"/>
    <w:rsid w:val="00DB23DD"/>
    <w:rsid w:val="00DB261C"/>
    <w:rsid w:val="00DB60BD"/>
    <w:rsid w:val="00DD3513"/>
    <w:rsid w:val="00DE2A1A"/>
    <w:rsid w:val="00DF1E0E"/>
    <w:rsid w:val="00E1005D"/>
    <w:rsid w:val="00E10CDA"/>
    <w:rsid w:val="00E1496A"/>
    <w:rsid w:val="00E3396B"/>
    <w:rsid w:val="00E36969"/>
    <w:rsid w:val="00E46678"/>
    <w:rsid w:val="00E56A07"/>
    <w:rsid w:val="00E6011F"/>
    <w:rsid w:val="00E61334"/>
    <w:rsid w:val="00E66E98"/>
    <w:rsid w:val="00E71069"/>
    <w:rsid w:val="00E75CAD"/>
    <w:rsid w:val="00E85149"/>
    <w:rsid w:val="00E908B0"/>
    <w:rsid w:val="00EA0FF2"/>
    <w:rsid w:val="00EA7CF3"/>
    <w:rsid w:val="00EB2B80"/>
    <w:rsid w:val="00EC3BB0"/>
    <w:rsid w:val="00ED57EF"/>
    <w:rsid w:val="00EE1710"/>
    <w:rsid w:val="00EE21B1"/>
    <w:rsid w:val="00EE4B8A"/>
    <w:rsid w:val="00EF51B8"/>
    <w:rsid w:val="00EF6582"/>
    <w:rsid w:val="00F0021C"/>
    <w:rsid w:val="00F00D04"/>
    <w:rsid w:val="00F135C1"/>
    <w:rsid w:val="00F17F19"/>
    <w:rsid w:val="00F23EF2"/>
    <w:rsid w:val="00F27323"/>
    <w:rsid w:val="00F30B2E"/>
    <w:rsid w:val="00F314FA"/>
    <w:rsid w:val="00F41858"/>
    <w:rsid w:val="00F43926"/>
    <w:rsid w:val="00F4795C"/>
    <w:rsid w:val="00F52B73"/>
    <w:rsid w:val="00F541ED"/>
    <w:rsid w:val="00F627DA"/>
    <w:rsid w:val="00F72F53"/>
    <w:rsid w:val="00F8332D"/>
    <w:rsid w:val="00F910B6"/>
    <w:rsid w:val="00FB212E"/>
    <w:rsid w:val="00FC406B"/>
    <w:rsid w:val="00FC56BE"/>
    <w:rsid w:val="00FD04F9"/>
    <w:rsid w:val="00FD12A2"/>
    <w:rsid w:val="00FD2FEB"/>
    <w:rsid w:val="00FD379B"/>
    <w:rsid w:val="00FD5E61"/>
    <w:rsid w:val="00FD6E63"/>
    <w:rsid w:val="00FE76F1"/>
    <w:rsid w:val="00FF1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7F4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07F4"/>
    <w:pPr>
      <w:keepNext/>
      <w:jc w:val="both"/>
      <w:outlineLvl w:val="0"/>
    </w:pPr>
    <w:rPr>
      <w:b/>
      <w:sz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A07F4"/>
    <w:pPr>
      <w:keepNext/>
      <w:tabs>
        <w:tab w:val="left" w:pos="1985"/>
      </w:tabs>
      <w:jc w:val="both"/>
      <w:outlineLvl w:val="4"/>
    </w:pPr>
    <w:rPr>
      <w:b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A07F4"/>
    <w:pPr>
      <w:keepNext/>
      <w:outlineLvl w:val="8"/>
    </w:pPr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07F4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07F4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A07F4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A07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07F4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locked/>
    <w:rsid w:val="004D431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D0FFA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441021"/>
    <w:pPr>
      <w:widowControl w:val="0"/>
      <w:suppressAutoHyphens/>
      <w:spacing w:after="120"/>
      <w:ind w:left="283"/>
    </w:pPr>
    <w:rPr>
      <w:rFonts w:ascii="Arial" w:hAnsi="Arial"/>
      <w:kern w:val="1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F6688"/>
    <w:rPr>
      <w:rFonts w:ascii="Times New Roman" w:hAnsi="Times New Roman" w:cs="Times New Roman"/>
      <w:sz w:val="20"/>
      <w:szCs w:val="20"/>
    </w:rPr>
  </w:style>
  <w:style w:type="character" w:customStyle="1" w:styleId="2">
    <w:name w:val="Основной текст (2)_"/>
    <w:link w:val="20"/>
    <w:uiPriority w:val="99"/>
    <w:locked/>
    <w:rsid w:val="00FF1020"/>
    <w:rPr>
      <w:rFonts w:ascii="Sylfaen" w:hAnsi="Sylfaen"/>
      <w:spacing w:val="-2"/>
      <w:sz w:val="23"/>
    </w:rPr>
  </w:style>
  <w:style w:type="paragraph" w:customStyle="1" w:styleId="20">
    <w:name w:val="Основной текст (2)"/>
    <w:basedOn w:val="Normal"/>
    <w:link w:val="2"/>
    <w:uiPriority w:val="99"/>
    <w:rsid w:val="00FF1020"/>
    <w:pPr>
      <w:widowControl w:val="0"/>
      <w:shd w:val="clear" w:color="auto" w:fill="FFFFFF"/>
      <w:spacing w:line="307" w:lineRule="exact"/>
      <w:ind w:hanging="480"/>
    </w:pPr>
    <w:rPr>
      <w:rFonts w:ascii="Sylfaen" w:eastAsia="Calibri" w:hAnsi="Sylfaen"/>
      <w:spacing w:val="-2"/>
      <w:sz w:val="23"/>
    </w:rPr>
  </w:style>
  <w:style w:type="paragraph" w:customStyle="1" w:styleId="1TimesNewRoman11">
    <w:name w:val="Стиль Заголовок 1 + (латиница) Times New Roman 11 пт не полужирны..."/>
    <w:basedOn w:val="Heading1"/>
    <w:next w:val="Normal"/>
    <w:uiPriority w:val="99"/>
    <w:rsid w:val="004A632B"/>
    <w:pPr>
      <w:numPr>
        <w:numId w:val="2"/>
      </w:numPr>
      <w:suppressAutoHyphens/>
      <w:spacing w:before="240" w:after="60"/>
      <w:ind w:left="0" w:firstLine="0"/>
      <w:jc w:val="left"/>
    </w:pPr>
    <w:rPr>
      <w:rFonts w:eastAsia="Calibri"/>
      <w:b w:val="0"/>
      <w:kern w:val="2"/>
      <w:sz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72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2</Pages>
  <Words>151</Words>
  <Characters>864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</dc:title>
  <dc:subject/>
  <dc:creator>111</dc:creator>
  <cp:keywords/>
  <dc:description/>
  <cp:lastModifiedBy>User</cp:lastModifiedBy>
  <cp:revision>6</cp:revision>
  <cp:lastPrinted>2018-10-25T04:52:00Z</cp:lastPrinted>
  <dcterms:created xsi:type="dcterms:W3CDTF">2018-01-09T07:35:00Z</dcterms:created>
  <dcterms:modified xsi:type="dcterms:W3CDTF">2018-10-25T04:52:00Z</dcterms:modified>
</cp:coreProperties>
</file>